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F1" w:rsidRDefault="009C41F1" w:rsidP="00554B41">
      <w:pPr>
        <w:pStyle w:val="Title"/>
      </w:pPr>
      <w:r>
        <w:rPr>
          <w:rFonts w:hint="eastAsia"/>
        </w:rPr>
        <w:t>实行电子认证签订合同约定书</w:t>
      </w:r>
    </w:p>
    <w:p w:rsidR="009C41F1" w:rsidRPr="0076317E" w:rsidRDefault="009C41F1" w:rsidP="00554B41"/>
    <w:p w:rsidR="009C41F1" w:rsidRPr="00937E10" w:rsidRDefault="009C41F1" w:rsidP="00554B41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甲方：</w:t>
      </w:r>
      <w:r w:rsidRPr="00937E10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供应商全称</w:t>
      </w:r>
      <w:r>
        <w:rPr>
          <w:sz w:val="24"/>
          <w:szCs w:val="24"/>
        </w:rPr>
        <w:t>)</w:t>
      </w:r>
    </w:p>
    <w:p w:rsidR="009C41F1" w:rsidRDefault="009C41F1" w:rsidP="00554B41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乙方：</w:t>
      </w:r>
      <w:r>
        <w:rPr>
          <w:rFonts w:hint="eastAsia"/>
          <w:sz w:val="24"/>
          <w:szCs w:val="24"/>
        </w:rPr>
        <w:t>淮北矿业</w:t>
      </w:r>
      <w:r w:rsidRPr="00BB0A2E">
        <w:rPr>
          <w:rFonts w:hint="eastAsia"/>
          <w:sz w:val="24"/>
          <w:szCs w:val="24"/>
        </w:rPr>
        <w:t>（集团）有限责任公司</w:t>
      </w:r>
    </w:p>
    <w:p w:rsidR="009C41F1" w:rsidRPr="00937E10" w:rsidRDefault="009C41F1" w:rsidP="00554B41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丙方：</w:t>
      </w:r>
      <w:r>
        <w:rPr>
          <w:rFonts w:hint="eastAsia"/>
          <w:sz w:val="24"/>
          <w:szCs w:val="24"/>
        </w:rPr>
        <w:t>合肥明信软件技术有限公司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根据《合同法》、《电子签名法》</w:t>
      </w:r>
      <w:r>
        <w:rPr>
          <w:rFonts w:hint="eastAsia"/>
          <w:sz w:val="24"/>
          <w:szCs w:val="24"/>
        </w:rPr>
        <w:t>关于民事合同使用数据电文、电子签名的规定，</w:t>
      </w:r>
      <w:r w:rsidRPr="00937E10">
        <w:rPr>
          <w:rFonts w:hint="eastAsia"/>
          <w:sz w:val="24"/>
          <w:szCs w:val="24"/>
        </w:rPr>
        <w:t>采用</w:t>
      </w:r>
      <w:r>
        <w:rPr>
          <w:rFonts w:hint="eastAsia"/>
          <w:sz w:val="24"/>
          <w:szCs w:val="24"/>
        </w:rPr>
        <w:t>电子认证证书和电子合同</w:t>
      </w:r>
      <w:r w:rsidRPr="00937E10">
        <w:rPr>
          <w:rFonts w:hint="eastAsia"/>
          <w:sz w:val="24"/>
          <w:szCs w:val="24"/>
        </w:rPr>
        <w:t>章签订的电子合同具有与纸质合同同等的法律效力。以此作为法律依据，本着提高合同签署效率的目的</w:t>
      </w:r>
      <w:r>
        <w:rPr>
          <w:rFonts w:hint="eastAsia"/>
          <w:sz w:val="24"/>
          <w:szCs w:val="24"/>
        </w:rPr>
        <w:t>，甲乙丙三方就甲方与乙方签订工业品买卖合同时，使用经丙方认证并签发的电子认证证书和电子合同章等</w:t>
      </w:r>
      <w:r w:rsidRPr="00937E10">
        <w:rPr>
          <w:rFonts w:hint="eastAsia"/>
          <w:sz w:val="24"/>
          <w:szCs w:val="24"/>
        </w:rPr>
        <w:t>事宜，经协商达成如下一致意见。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自本约定</w:t>
      </w:r>
      <w:r>
        <w:rPr>
          <w:rFonts w:hint="eastAsia"/>
          <w:sz w:val="24"/>
          <w:szCs w:val="24"/>
        </w:rPr>
        <w:t>书签订之日起，在甲方与乙方签订工业品买卖合同时，使用电子认证证书和电子合同章来签订电子合同。甲乙双方通过身份验证登录乙方的相关网页，对相关</w:t>
      </w:r>
      <w:r w:rsidRPr="00937E10">
        <w:rPr>
          <w:rFonts w:hint="eastAsia"/>
          <w:sz w:val="24"/>
          <w:szCs w:val="24"/>
        </w:rPr>
        <w:t>合</w:t>
      </w:r>
      <w:r>
        <w:rPr>
          <w:rFonts w:hint="eastAsia"/>
          <w:sz w:val="24"/>
          <w:szCs w:val="24"/>
        </w:rPr>
        <w:t>同文本或其他文书等内容进行确认，并加盖由丙方签发的电子认证证书和电子合同章的，视为签署合同</w:t>
      </w:r>
      <w:r w:rsidRPr="00937E10">
        <w:rPr>
          <w:rFonts w:hint="eastAsia"/>
          <w:sz w:val="24"/>
          <w:szCs w:val="24"/>
        </w:rPr>
        <w:t>或其他文书，与在纸质合同</w:t>
      </w:r>
      <w:r>
        <w:rPr>
          <w:rFonts w:hint="eastAsia"/>
          <w:sz w:val="24"/>
          <w:szCs w:val="24"/>
        </w:rPr>
        <w:t>或其他文书</w:t>
      </w:r>
      <w:r w:rsidRPr="00937E10">
        <w:rPr>
          <w:rFonts w:hint="eastAsia"/>
          <w:sz w:val="24"/>
          <w:szCs w:val="24"/>
        </w:rPr>
        <w:t>上手写签名或盖章具有同等的法律效力，无须另行签署纸质合同或文书。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甲乙双方对电子合同的</w:t>
      </w:r>
      <w:r w:rsidRPr="00937E10">
        <w:rPr>
          <w:rFonts w:hint="eastAsia"/>
          <w:sz w:val="24"/>
          <w:szCs w:val="24"/>
        </w:rPr>
        <w:t>所有</w:t>
      </w:r>
      <w:r>
        <w:rPr>
          <w:rFonts w:hint="eastAsia"/>
          <w:sz w:val="24"/>
          <w:szCs w:val="24"/>
        </w:rPr>
        <w:t>操作都视为双</w:t>
      </w:r>
      <w:r w:rsidRPr="00937E10">
        <w:rPr>
          <w:rFonts w:hint="eastAsia"/>
          <w:sz w:val="24"/>
          <w:szCs w:val="24"/>
        </w:rPr>
        <w:t>方本人</w:t>
      </w:r>
      <w:r>
        <w:rPr>
          <w:rFonts w:hint="eastAsia"/>
          <w:sz w:val="24"/>
          <w:szCs w:val="24"/>
        </w:rPr>
        <w:t>的意愿和</w:t>
      </w:r>
      <w:r w:rsidRPr="00937E10">
        <w:rPr>
          <w:rFonts w:hint="eastAsia"/>
          <w:sz w:val="24"/>
          <w:szCs w:val="24"/>
        </w:rPr>
        <w:t>行为，</w:t>
      </w:r>
      <w:r>
        <w:rPr>
          <w:rFonts w:hint="eastAsia"/>
          <w:sz w:val="24"/>
          <w:szCs w:val="24"/>
        </w:rPr>
        <w:t>甲乙丙三方都</w:t>
      </w:r>
      <w:r w:rsidRPr="002644AE">
        <w:rPr>
          <w:rFonts w:hint="eastAsia"/>
          <w:sz w:val="24"/>
          <w:szCs w:val="24"/>
        </w:rPr>
        <w:t>不得</w:t>
      </w:r>
      <w:r>
        <w:rPr>
          <w:rFonts w:hint="eastAsia"/>
          <w:sz w:val="24"/>
          <w:szCs w:val="24"/>
        </w:rPr>
        <w:t>将密码和</w:t>
      </w:r>
      <w:r>
        <w:rPr>
          <w:sz w:val="24"/>
          <w:szCs w:val="24"/>
        </w:rPr>
        <w:t>USBKey</w:t>
      </w:r>
      <w:r w:rsidRPr="002644AE">
        <w:rPr>
          <w:rFonts w:hint="eastAsia"/>
          <w:sz w:val="24"/>
          <w:szCs w:val="24"/>
        </w:rPr>
        <w:t>泄漏或交付他人，如因故意、过失导致他人知道或</w:t>
      </w:r>
      <w:r>
        <w:rPr>
          <w:rFonts w:hint="eastAsia"/>
          <w:sz w:val="24"/>
          <w:szCs w:val="24"/>
        </w:rPr>
        <w:t>遭盗用、冒用、伪造、篡改等情况所造成的风险、损失及一切法律责任，由过失一方</w:t>
      </w:r>
      <w:r w:rsidRPr="002644AE">
        <w:rPr>
          <w:rFonts w:hint="eastAsia"/>
          <w:sz w:val="24"/>
          <w:szCs w:val="24"/>
        </w:rPr>
        <w:t>自行承担。</w:t>
      </w:r>
    </w:p>
    <w:p w:rsidR="009C41F1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本约定书一经签署</w:t>
      </w:r>
      <w:r>
        <w:rPr>
          <w:rFonts w:hint="eastAsia"/>
          <w:sz w:val="24"/>
          <w:szCs w:val="24"/>
        </w:rPr>
        <w:t>即</w:t>
      </w:r>
      <w:r w:rsidRPr="00937E10">
        <w:rPr>
          <w:rFonts w:hint="eastAsia"/>
          <w:sz w:val="24"/>
          <w:szCs w:val="24"/>
        </w:rPr>
        <w:t>对各方具有法律约束力。</w:t>
      </w:r>
    </w:p>
    <w:p w:rsidR="009C41F1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本约定书一式三份，甲乙丙三方各执一份。</w:t>
      </w:r>
    </w:p>
    <w:p w:rsidR="009C41F1" w:rsidRDefault="009C41F1" w:rsidP="00554B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5.1pt;margin-top:26.7pt;width:166.1pt;height:93.75pt;z-index:251654656" stroked="f">
            <v:textbox style="mso-next-textbox:#_x0000_s1026">
              <w:txbxContent>
                <w:p w:rsidR="009C41F1" w:rsidRPr="00937E10" w:rsidRDefault="009C41F1" w:rsidP="009D6680">
                  <w:pPr>
                    <w:ind w:left="31680" w:hangingChars="400" w:firstLine="316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丙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方：</w:t>
                  </w:r>
                  <w:r>
                    <w:rPr>
                      <w:rFonts w:hint="eastAsia"/>
                      <w:sz w:val="24"/>
                      <w:szCs w:val="24"/>
                    </w:rPr>
                    <w:t>合肥明信软件技术有限公司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（盖章）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  <w:p w:rsidR="009C41F1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60.2pt;margin-top:26.7pt;width:155.25pt;height:93.75pt;z-index:251655680" stroked="f">
            <v:textbox style="mso-next-textbox:#_x0000_s1027">
              <w:txbxContent>
                <w:p w:rsidR="009C41F1" w:rsidRDefault="009C41F1" w:rsidP="009D6680">
                  <w:pPr>
                    <w:ind w:leftChars="321" w:left="31680" w:firstLineChars="50" w:firstLine="316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甲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方：</w:t>
                  </w:r>
                </w:p>
                <w:p w:rsidR="009C41F1" w:rsidRPr="00937E10" w:rsidRDefault="009C41F1" w:rsidP="009D6680">
                  <w:pPr>
                    <w:ind w:left="31680" w:hangingChars="30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25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（盖章）</w:t>
                  </w:r>
                </w:p>
                <w:p w:rsidR="009C41F1" w:rsidRPr="00937E10" w:rsidRDefault="009C41F1" w:rsidP="009D6680">
                  <w:pPr>
                    <w:ind w:firstLineChars="25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15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119.8pt;margin-top:26.7pt;width:166.1pt;height:93.75pt;z-index:251653632" stroked="f">
            <v:textbox style="mso-next-textbox:#_x0000_s1028">
              <w:txbxContent>
                <w:p w:rsidR="009C41F1" w:rsidRPr="00937E10" w:rsidRDefault="009C41F1" w:rsidP="009D6680">
                  <w:pPr>
                    <w:ind w:left="31680" w:hangingChars="5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乙方：</w:t>
                  </w:r>
                  <w:r>
                    <w:rPr>
                      <w:rFonts w:hint="eastAsia"/>
                      <w:sz w:val="24"/>
                      <w:szCs w:val="24"/>
                    </w:rPr>
                    <w:t>淮北矿业集团有限责任</w:t>
                  </w:r>
                  <w:bookmarkStart w:id="0" w:name="_GoBack"/>
                  <w:bookmarkEnd w:id="0"/>
                  <w:r>
                    <w:rPr>
                      <w:rFonts w:hint="eastAsia"/>
                      <w:sz w:val="24"/>
                      <w:szCs w:val="24"/>
                    </w:rPr>
                    <w:t>公司</w:t>
                  </w:r>
                  <w:r w:rsidRPr="00937E10">
                    <w:rPr>
                      <w:sz w:val="24"/>
                      <w:szCs w:val="24"/>
                    </w:rPr>
                    <w:t xml:space="preserve"> 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</w:txbxContent>
            </v:textbox>
          </v:shape>
        </w:pict>
      </w:r>
      <w:r w:rsidRPr="00937E10">
        <w:rPr>
          <w:sz w:val="24"/>
          <w:szCs w:val="24"/>
        </w:rPr>
        <w:t xml:space="preserve">      </w:t>
      </w:r>
      <w:r>
        <w:t xml:space="preserve">            </w:t>
      </w:r>
    </w:p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554B41"/>
    <w:p w:rsidR="009C41F1" w:rsidRDefault="009C41F1" w:rsidP="009A175E">
      <w:pPr>
        <w:pStyle w:val="Title"/>
      </w:pPr>
      <w:r>
        <w:rPr>
          <w:rFonts w:hint="eastAsia"/>
        </w:rPr>
        <w:t>实行电子认证签订合同约定书</w:t>
      </w:r>
    </w:p>
    <w:p w:rsidR="009C41F1" w:rsidRPr="0076317E" w:rsidRDefault="009C41F1" w:rsidP="009A175E"/>
    <w:p w:rsidR="009C41F1" w:rsidRPr="00937E10" w:rsidRDefault="009C41F1" w:rsidP="009A175E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甲方：</w:t>
      </w:r>
      <w:r w:rsidRPr="00937E10">
        <w:rPr>
          <w:sz w:val="24"/>
          <w:szCs w:val="24"/>
        </w:rPr>
        <w:t xml:space="preserve"> </w:t>
      </w:r>
    </w:p>
    <w:p w:rsidR="009C41F1" w:rsidRDefault="009C41F1" w:rsidP="009A175E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乙方：</w:t>
      </w:r>
      <w:r>
        <w:rPr>
          <w:rFonts w:hint="eastAsia"/>
          <w:sz w:val="24"/>
          <w:szCs w:val="24"/>
        </w:rPr>
        <w:t>淮北矿业</w:t>
      </w:r>
      <w:r w:rsidRPr="00BB0A2E">
        <w:rPr>
          <w:rFonts w:hint="eastAsia"/>
          <w:sz w:val="24"/>
          <w:szCs w:val="24"/>
        </w:rPr>
        <w:t>（集团）有限责任公司</w:t>
      </w:r>
    </w:p>
    <w:p w:rsidR="009C41F1" w:rsidRPr="00937E10" w:rsidRDefault="009C41F1" w:rsidP="009A175E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丙方：</w:t>
      </w:r>
      <w:r>
        <w:rPr>
          <w:rFonts w:hint="eastAsia"/>
          <w:sz w:val="24"/>
          <w:szCs w:val="24"/>
        </w:rPr>
        <w:t>合肥明信软件技术有限公司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根据《合同法》、《电子签名法》</w:t>
      </w:r>
      <w:r>
        <w:rPr>
          <w:rFonts w:hint="eastAsia"/>
          <w:sz w:val="24"/>
          <w:szCs w:val="24"/>
        </w:rPr>
        <w:t>关于民事合同使用数据电文、电子签名的规定，</w:t>
      </w:r>
      <w:r w:rsidRPr="00937E10">
        <w:rPr>
          <w:rFonts w:hint="eastAsia"/>
          <w:sz w:val="24"/>
          <w:szCs w:val="24"/>
        </w:rPr>
        <w:t>采用</w:t>
      </w:r>
      <w:r>
        <w:rPr>
          <w:rFonts w:hint="eastAsia"/>
          <w:sz w:val="24"/>
          <w:szCs w:val="24"/>
        </w:rPr>
        <w:t>电子认证证书和电子合同</w:t>
      </w:r>
      <w:r w:rsidRPr="00937E10">
        <w:rPr>
          <w:rFonts w:hint="eastAsia"/>
          <w:sz w:val="24"/>
          <w:szCs w:val="24"/>
        </w:rPr>
        <w:t>章签订的电子合同具有与纸质合同同等的法律效力。以此作为法律依据，本着提高合同签署效率的目的</w:t>
      </w:r>
      <w:r>
        <w:rPr>
          <w:rFonts w:hint="eastAsia"/>
          <w:sz w:val="24"/>
          <w:szCs w:val="24"/>
        </w:rPr>
        <w:t>，甲乙丙三方就甲方与乙方签订工业品买卖合同时，使用经丙方认证并签发的电子认证证书和电子合同章等</w:t>
      </w:r>
      <w:r w:rsidRPr="00937E10">
        <w:rPr>
          <w:rFonts w:hint="eastAsia"/>
          <w:sz w:val="24"/>
          <w:szCs w:val="24"/>
        </w:rPr>
        <w:t>事宜，经协商达成如下一致意见。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自本约定</w:t>
      </w:r>
      <w:r>
        <w:rPr>
          <w:rFonts w:hint="eastAsia"/>
          <w:sz w:val="24"/>
          <w:szCs w:val="24"/>
        </w:rPr>
        <w:t>书签订之日起，在甲方与乙方签订工业品买卖合同时，使用电子认证证书和电子合同章来签订电子合同。甲乙双方通过身份验证登录乙方的相关网页，对相关</w:t>
      </w:r>
      <w:r w:rsidRPr="00937E10">
        <w:rPr>
          <w:rFonts w:hint="eastAsia"/>
          <w:sz w:val="24"/>
          <w:szCs w:val="24"/>
        </w:rPr>
        <w:t>合</w:t>
      </w:r>
      <w:r>
        <w:rPr>
          <w:rFonts w:hint="eastAsia"/>
          <w:sz w:val="24"/>
          <w:szCs w:val="24"/>
        </w:rPr>
        <w:t>同文本或其他文书等内容进行确认，并加盖由丙方签发的电子认证证书和电子合同章的，视为签署合同</w:t>
      </w:r>
      <w:r w:rsidRPr="00937E10">
        <w:rPr>
          <w:rFonts w:hint="eastAsia"/>
          <w:sz w:val="24"/>
          <w:szCs w:val="24"/>
        </w:rPr>
        <w:t>或其他文书，与在纸质合同</w:t>
      </w:r>
      <w:r>
        <w:rPr>
          <w:rFonts w:hint="eastAsia"/>
          <w:sz w:val="24"/>
          <w:szCs w:val="24"/>
        </w:rPr>
        <w:t>或其他文书</w:t>
      </w:r>
      <w:r w:rsidRPr="00937E10">
        <w:rPr>
          <w:rFonts w:hint="eastAsia"/>
          <w:sz w:val="24"/>
          <w:szCs w:val="24"/>
        </w:rPr>
        <w:t>上手写签名或盖章具有同等的法律效力，无须另行签署纸质合同或文书。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甲乙双方对电子合同的</w:t>
      </w:r>
      <w:r w:rsidRPr="00937E10">
        <w:rPr>
          <w:rFonts w:hint="eastAsia"/>
          <w:sz w:val="24"/>
          <w:szCs w:val="24"/>
        </w:rPr>
        <w:t>所有</w:t>
      </w:r>
      <w:r>
        <w:rPr>
          <w:rFonts w:hint="eastAsia"/>
          <w:sz w:val="24"/>
          <w:szCs w:val="24"/>
        </w:rPr>
        <w:t>操作都视为双</w:t>
      </w:r>
      <w:r w:rsidRPr="00937E10">
        <w:rPr>
          <w:rFonts w:hint="eastAsia"/>
          <w:sz w:val="24"/>
          <w:szCs w:val="24"/>
        </w:rPr>
        <w:t>方本人</w:t>
      </w:r>
      <w:r>
        <w:rPr>
          <w:rFonts w:hint="eastAsia"/>
          <w:sz w:val="24"/>
          <w:szCs w:val="24"/>
        </w:rPr>
        <w:t>的意愿和</w:t>
      </w:r>
      <w:r w:rsidRPr="00937E10">
        <w:rPr>
          <w:rFonts w:hint="eastAsia"/>
          <w:sz w:val="24"/>
          <w:szCs w:val="24"/>
        </w:rPr>
        <w:t>行为，</w:t>
      </w:r>
      <w:r>
        <w:rPr>
          <w:rFonts w:hint="eastAsia"/>
          <w:sz w:val="24"/>
          <w:szCs w:val="24"/>
        </w:rPr>
        <w:t>甲乙丙三方都</w:t>
      </w:r>
      <w:r w:rsidRPr="002644AE">
        <w:rPr>
          <w:rFonts w:hint="eastAsia"/>
          <w:sz w:val="24"/>
          <w:szCs w:val="24"/>
        </w:rPr>
        <w:t>不得</w:t>
      </w:r>
      <w:r>
        <w:rPr>
          <w:rFonts w:hint="eastAsia"/>
          <w:sz w:val="24"/>
          <w:szCs w:val="24"/>
        </w:rPr>
        <w:t>将密码和</w:t>
      </w:r>
      <w:r>
        <w:rPr>
          <w:sz w:val="24"/>
          <w:szCs w:val="24"/>
        </w:rPr>
        <w:t>USBKey</w:t>
      </w:r>
      <w:r w:rsidRPr="002644AE">
        <w:rPr>
          <w:rFonts w:hint="eastAsia"/>
          <w:sz w:val="24"/>
          <w:szCs w:val="24"/>
        </w:rPr>
        <w:t>泄漏或交付他人，如因故意、过失导致他人知道或</w:t>
      </w:r>
      <w:r>
        <w:rPr>
          <w:rFonts w:hint="eastAsia"/>
          <w:sz w:val="24"/>
          <w:szCs w:val="24"/>
        </w:rPr>
        <w:t>遭盗用、冒用、伪造、篡改等情况所造成的风险、损失及一切法律责任，由过失一方</w:t>
      </w:r>
      <w:r w:rsidRPr="002644AE">
        <w:rPr>
          <w:rFonts w:hint="eastAsia"/>
          <w:sz w:val="24"/>
          <w:szCs w:val="24"/>
        </w:rPr>
        <w:t>自行承担。</w:t>
      </w:r>
    </w:p>
    <w:p w:rsidR="009C41F1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本约定书一经签署</w:t>
      </w:r>
      <w:r>
        <w:rPr>
          <w:rFonts w:hint="eastAsia"/>
          <w:sz w:val="24"/>
          <w:szCs w:val="24"/>
        </w:rPr>
        <w:t>即</w:t>
      </w:r>
      <w:r w:rsidRPr="00937E10">
        <w:rPr>
          <w:rFonts w:hint="eastAsia"/>
          <w:sz w:val="24"/>
          <w:szCs w:val="24"/>
        </w:rPr>
        <w:t>对各方具有法律约束力。</w:t>
      </w:r>
    </w:p>
    <w:p w:rsidR="009C41F1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本约定书一式三份，甲乙丙三方各执一份。</w:t>
      </w:r>
    </w:p>
    <w:p w:rsidR="009C41F1" w:rsidRPr="00937E10" w:rsidRDefault="009C41F1" w:rsidP="009A175E">
      <w:r>
        <w:rPr>
          <w:noProof/>
        </w:rPr>
        <w:pict>
          <v:shape id="_x0000_s1029" type="#_x0000_t202" style="position:absolute;left:0;text-align:left;margin-left:315.1pt;margin-top:26.7pt;width:166.1pt;height:93.75pt;z-index:251657728" stroked="f">
            <v:textbox style="mso-next-textbox:#_x0000_s1029">
              <w:txbxContent>
                <w:p w:rsidR="009C41F1" w:rsidRPr="00937E10" w:rsidRDefault="009C41F1" w:rsidP="009D6680">
                  <w:pPr>
                    <w:ind w:left="31680" w:hangingChars="250" w:firstLine="316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丙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方：</w:t>
                  </w:r>
                  <w:r>
                    <w:rPr>
                      <w:rFonts w:hint="eastAsia"/>
                      <w:sz w:val="24"/>
                      <w:szCs w:val="24"/>
                    </w:rPr>
                    <w:t>合肥明信软件技术有限公司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（盖章）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-60.2pt;margin-top:26.7pt;width:155.25pt;height:93.75pt;z-index:251658752" stroked="f">
            <v:textbox style="mso-next-textbox:#_x0000_s1030">
              <w:txbxContent>
                <w:p w:rsidR="009C41F1" w:rsidRDefault="009C41F1" w:rsidP="009D6680">
                  <w:pPr>
                    <w:ind w:left="31680" w:hangingChars="300" w:firstLine="316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甲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方：</w:t>
                  </w:r>
                </w:p>
                <w:p w:rsidR="009C41F1" w:rsidRPr="00937E10" w:rsidRDefault="009C41F1" w:rsidP="009D6680">
                  <w:pPr>
                    <w:ind w:left="31680" w:hangingChars="30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25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（盖章）</w:t>
                  </w:r>
                </w:p>
                <w:p w:rsidR="009C41F1" w:rsidRPr="00937E10" w:rsidRDefault="009C41F1" w:rsidP="009D6680">
                  <w:pPr>
                    <w:ind w:firstLineChars="25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1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19.8pt;margin-top:26.7pt;width:166.1pt;height:93.75pt;z-index:251656704" stroked="f">
            <v:textbox style="mso-next-textbox:#_x0000_s1031">
              <w:txbxContent>
                <w:p w:rsidR="009C41F1" w:rsidRPr="00937E10" w:rsidRDefault="009C41F1" w:rsidP="009D6680">
                  <w:pPr>
                    <w:ind w:left="31680" w:hangingChars="3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乙方：</w:t>
                  </w:r>
                  <w:r>
                    <w:rPr>
                      <w:rFonts w:hint="eastAsia"/>
                      <w:sz w:val="24"/>
                      <w:szCs w:val="24"/>
                    </w:rPr>
                    <w:t>淮北矿业（集团）有限责任公司</w:t>
                  </w:r>
                  <w:r w:rsidRPr="00937E10">
                    <w:rPr>
                      <w:sz w:val="24"/>
                      <w:szCs w:val="24"/>
                    </w:rPr>
                    <w:t xml:space="preserve"> 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</w:txbxContent>
            </v:textbox>
          </v:shape>
        </w:pict>
      </w:r>
      <w:r w:rsidRPr="00937E10">
        <w:rPr>
          <w:sz w:val="24"/>
          <w:szCs w:val="24"/>
        </w:rPr>
        <w:t xml:space="preserve">      </w:t>
      </w:r>
      <w:r>
        <w:t xml:space="preserve">            </w:t>
      </w:r>
    </w:p>
    <w:p w:rsidR="009C41F1" w:rsidRPr="00554B41" w:rsidRDefault="009C41F1" w:rsidP="009A175E"/>
    <w:p w:rsidR="009C41F1" w:rsidRPr="009A175E" w:rsidRDefault="009C41F1" w:rsidP="00554B41"/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>
      <w:pPr>
        <w:rPr>
          <w:i/>
        </w:rPr>
      </w:pPr>
    </w:p>
    <w:p w:rsidR="009C41F1" w:rsidRDefault="009C41F1" w:rsidP="009A175E">
      <w:pPr>
        <w:pStyle w:val="Title"/>
      </w:pPr>
      <w:r>
        <w:rPr>
          <w:rFonts w:hint="eastAsia"/>
        </w:rPr>
        <w:t>实行电子认证签订合同约定书</w:t>
      </w:r>
    </w:p>
    <w:p w:rsidR="009C41F1" w:rsidRPr="0076317E" w:rsidRDefault="009C41F1" w:rsidP="009A175E"/>
    <w:p w:rsidR="009C41F1" w:rsidRPr="00937E10" w:rsidRDefault="009C41F1" w:rsidP="009A175E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甲方：</w:t>
      </w:r>
      <w:r w:rsidRPr="00937E10">
        <w:rPr>
          <w:sz w:val="24"/>
          <w:szCs w:val="24"/>
        </w:rPr>
        <w:t xml:space="preserve"> </w:t>
      </w:r>
    </w:p>
    <w:p w:rsidR="009C41F1" w:rsidRDefault="009C41F1" w:rsidP="009A175E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乙方：</w:t>
      </w:r>
      <w:r>
        <w:rPr>
          <w:rFonts w:hint="eastAsia"/>
          <w:sz w:val="24"/>
          <w:szCs w:val="24"/>
        </w:rPr>
        <w:t>淮北矿业</w:t>
      </w:r>
      <w:r w:rsidRPr="00BB0A2E">
        <w:rPr>
          <w:rFonts w:hint="eastAsia"/>
          <w:sz w:val="24"/>
          <w:szCs w:val="24"/>
        </w:rPr>
        <w:t>（集团）有限责任公司</w:t>
      </w:r>
    </w:p>
    <w:p w:rsidR="009C41F1" w:rsidRPr="00937E10" w:rsidRDefault="009C41F1" w:rsidP="009A175E">
      <w:pPr>
        <w:spacing w:line="360" w:lineRule="auto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丙方：</w:t>
      </w:r>
      <w:r>
        <w:rPr>
          <w:rFonts w:hint="eastAsia"/>
          <w:sz w:val="24"/>
          <w:szCs w:val="24"/>
        </w:rPr>
        <w:t>合肥明信软件技术有限公司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根据《合同法》、《电子签名法》</w:t>
      </w:r>
      <w:r>
        <w:rPr>
          <w:rFonts w:hint="eastAsia"/>
          <w:sz w:val="24"/>
          <w:szCs w:val="24"/>
        </w:rPr>
        <w:t>关于民事合同使用数据电文、电子签名的规定，</w:t>
      </w:r>
      <w:r w:rsidRPr="00937E10">
        <w:rPr>
          <w:rFonts w:hint="eastAsia"/>
          <w:sz w:val="24"/>
          <w:szCs w:val="24"/>
        </w:rPr>
        <w:t>采用</w:t>
      </w:r>
      <w:r>
        <w:rPr>
          <w:rFonts w:hint="eastAsia"/>
          <w:sz w:val="24"/>
          <w:szCs w:val="24"/>
        </w:rPr>
        <w:t>电子认证证书和电子合同</w:t>
      </w:r>
      <w:r w:rsidRPr="00937E10">
        <w:rPr>
          <w:rFonts w:hint="eastAsia"/>
          <w:sz w:val="24"/>
          <w:szCs w:val="24"/>
        </w:rPr>
        <w:t>章签订的电子合同具有与纸质合同同等的法律效力。以此作为法律依据，本着提高合同签署效率的目的</w:t>
      </w:r>
      <w:r>
        <w:rPr>
          <w:rFonts w:hint="eastAsia"/>
          <w:sz w:val="24"/>
          <w:szCs w:val="24"/>
        </w:rPr>
        <w:t>，甲乙丙三方就甲方与乙方签订工业品买卖合同时，使用经丙方认证并签发的电子认证证书和电子合同章等</w:t>
      </w:r>
      <w:r w:rsidRPr="00937E10">
        <w:rPr>
          <w:rFonts w:hint="eastAsia"/>
          <w:sz w:val="24"/>
          <w:szCs w:val="24"/>
        </w:rPr>
        <w:t>事宜，经协商达成如下一致意见。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自本约定</w:t>
      </w:r>
      <w:r>
        <w:rPr>
          <w:rFonts w:hint="eastAsia"/>
          <w:sz w:val="24"/>
          <w:szCs w:val="24"/>
        </w:rPr>
        <w:t>书签订之日起，在甲方与乙方签订工业品买卖合同时，使用电子认证证书和电子合同章来签订电子合同。甲乙双方通过身份验证登录乙方的相关网页，对相关</w:t>
      </w:r>
      <w:r w:rsidRPr="00937E10">
        <w:rPr>
          <w:rFonts w:hint="eastAsia"/>
          <w:sz w:val="24"/>
          <w:szCs w:val="24"/>
        </w:rPr>
        <w:t>合</w:t>
      </w:r>
      <w:r>
        <w:rPr>
          <w:rFonts w:hint="eastAsia"/>
          <w:sz w:val="24"/>
          <w:szCs w:val="24"/>
        </w:rPr>
        <w:t>同文本或其他文书等内容进行确认，并加盖由丙方签发的电子认证证书和电子合同章的，视为签署合同</w:t>
      </w:r>
      <w:r w:rsidRPr="00937E10">
        <w:rPr>
          <w:rFonts w:hint="eastAsia"/>
          <w:sz w:val="24"/>
          <w:szCs w:val="24"/>
        </w:rPr>
        <w:t>或其他文书，与在纸质合同</w:t>
      </w:r>
      <w:r>
        <w:rPr>
          <w:rFonts w:hint="eastAsia"/>
          <w:sz w:val="24"/>
          <w:szCs w:val="24"/>
        </w:rPr>
        <w:t>或其他文书</w:t>
      </w:r>
      <w:r w:rsidRPr="00937E10">
        <w:rPr>
          <w:rFonts w:hint="eastAsia"/>
          <w:sz w:val="24"/>
          <w:szCs w:val="24"/>
        </w:rPr>
        <w:t>上手写签名或盖章具有同等的法律效力，无须另行签署纸质合同或文书。</w:t>
      </w:r>
    </w:p>
    <w:p w:rsidR="009C41F1" w:rsidRPr="00937E10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甲乙双方对电子合同的</w:t>
      </w:r>
      <w:r w:rsidRPr="00937E10">
        <w:rPr>
          <w:rFonts w:hint="eastAsia"/>
          <w:sz w:val="24"/>
          <w:szCs w:val="24"/>
        </w:rPr>
        <w:t>所有</w:t>
      </w:r>
      <w:r>
        <w:rPr>
          <w:rFonts w:hint="eastAsia"/>
          <w:sz w:val="24"/>
          <w:szCs w:val="24"/>
        </w:rPr>
        <w:t>操作都视为双</w:t>
      </w:r>
      <w:r w:rsidRPr="00937E10">
        <w:rPr>
          <w:rFonts w:hint="eastAsia"/>
          <w:sz w:val="24"/>
          <w:szCs w:val="24"/>
        </w:rPr>
        <w:t>方本人</w:t>
      </w:r>
      <w:r>
        <w:rPr>
          <w:rFonts w:hint="eastAsia"/>
          <w:sz w:val="24"/>
          <w:szCs w:val="24"/>
        </w:rPr>
        <w:t>的意愿和</w:t>
      </w:r>
      <w:r w:rsidRPr="00937E10">
        <w:rPr>
          <w:rFonts w:hint="eastAsia"/>
          <w:sz w:val="24"/>
          <w:szCs w:val="24"/>
        </w:rPr>
        <w:t>行为，</w:t>
      </w:r>
      <w:r>
        <w:rPr>
          <w:rFonts w:hint="eastAsia"/>
          <w:sz w:val="24"/>
          <w:szCs w:val="24"/>
        </w:rPr>
        <w:t>甲乙丙三方都</w:t>
      </w:r>
      <w:r w:rsidRPr="002644AE">
        <w:rPr>
          <w:rFonts w:hint="eastAsia"/>
          <w:sz w:val="24"/>
          <w:szCs w:val="24"/>
        </w:rPr>
        <w:t>不得</w:t>
      </w:r>
      <w:r>
        <w:rPr>
          <w:rFonts w:hint="eastAsia"/>
          <w:sz w:val="24"/>
          <w:szCs w:val="24"/>
        </w:rPr>
        <w:t>将密码和</w:t>
      </w:r>
      <w:r>
        <w:rPr>
          <w:sz w:val="24"/>
          <w:szCs w:val="24"/>
        </w:rPr>
        <w:t>USBKey</w:t>
      </w:r>
      <w:r w:rsidRPr="002644AE">
        <w:rPr>
          <w:rFonts w:hint="eastAsia"/>
          <w:sz w:val="24"/>
          <w:szCs w:val="24"/>
        </w:rPr>
        <w:t>泄漏或交付他人，如因故意、过失导致他人知道或</w:t>
      </w:r>
      <w:r>
        <w:rPr>
          <w:rFonts w:hint="eastAsia"/>
          <w:sz w:val="24"/>
          <w:szCs w:val="24"/>
        </w:rPr>
        <w:t>遭盗用、冒用、伪造、篡改等情况所造成的风险、损失及一切法律责任，由过失一方</w:t>
      </w:r>
      <w:r w:rsidRPr="002644AE">
        <w:rPr>
          <w:rFonts w:hint="eastAsia"/>
          <w:sz w:val="24"/>
          <w:szCs w:val="24"/>
        </w:rPr>
        <w:t>自行承担。</w:t>
      </w:r>
    </w:p>
    <w:p w:rsidR="009C41F1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 w:rsidRPr="00937E10">
        <w:rPr>
          <w:rFonts w:hint="eastAsia"/>
          <w:sz w:val="24"/>
          <w:szCs w:val="24"/>
        </w:rPr>
        <w:t>本约定书一经签署</w:t>
      </w:r>
      <w:r>
        <w:rPr>
          <w:rFonts w:hint="eastAsia"/>
          <w:sz w:val="24"/>
          <w:szCs w:val="24"/>
        </w:rPr>
        <w:t>即</w:t>
      </w:r>
      <w:r w:rsidRPr="00937E10">
        <w:rPr>
          <w:rFonts w:hint="eastAsia"/>
          <w:sz w:val="24"/>
          <w:szCs w:val="24"/>
        </w:rPr>
        <w:t>对各方具有法律约束力。</w:t>
      </w:r>
    </w:p>
    <w:p w:rsidR="009C41F1" w:rsidRDefault="009C41F1" w:rsidP="009D6680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本约定书一式三份，甲乙丙三方各执一份。</w:t>
      </w:r>
    </w:p>
    <w:p w:rsidR="009C41F1" w:rsidRPr="00937E10" w:rsidRDefault="009C41F1" w:rsidP="009A175E">
      <w:r>
        <w:rPr>
          <w:noProof/>
        </w:rPr>
        <w:pict>
          <v:shape id="_x0000_s1032" type="#_x0000_t202" style="position:absolute;left:0;text-align:left;margin-left:315.1pt;margin-top:26.7pt;width:166.1pt;height:93.75pt;z-index:251660800" stroked="f">
            <v:textbox style="mso-next-textbox:#_x0000_s1032">
              <w:txbxContent>
                <w:p w:rsidR="009C41F1" w:rsidRPr="00937E10" w:rsidRDefault="009C41F1" w:rsidP="009D6680">
                  <w:pPr>
                    <w:ind w:left="31680" w:hangingChars="250" w:firstLine="316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丙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方：</w:t>
                  </w:r>
                  <w:r>
                    <w:rPr>
                      <w:rFonts w:hint="eastAsia"/>
                      <w:sz w:val="24"/>
                      <w:szCs w:val="24"/>
                    </w:rPr>
                    <w:t>合肥明信软件技术有限公司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（盖章）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35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-60.2pt;margin-top:26.7pt;width:155.25pt;height:93.75pt;z-index:251661824" stroked="f">
            <v:textbox style="mso-next-textbox:#_x0000_s1033">
              <w:txbxContent>
                <w:p w:rsidR="009C41F1" w:rsidRDefault="009C41F1" w:rsidP="009D6680">
                  <w:pPr>
                    <w:ind w:left="31680" w:hangingChars="300" w:firstLine="316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甲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方：</w:t>
                  </w:r>
                </w:p>
                <w:p w:rsidR="009C41F1" w:rsidRPr="00937E10" w:rsidRDefault="009C41F1" w:rsidP="009D6680">
                  <w:pPr>
                    <w:ind w:left="31680" w:hangingChars="300" w:firstLine="31680"/>
                    <w:rPr>
                      <w:sz w:val="24"/>
                      <w:szCs w:val="24"/>
                    </w:rPr>
                  </w:pPr>
                </w:p>
                <w:p w:rsidR="009C41F1" w:rsidRDefault="009C41F1" w:rsidP="009D6680">
                  <w:pPr>
                    <w:ind w:firstLineChars="25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（盖章）</w:t>
                  </w:r>
                </w:p>
                <w:p w:rsidR="009C41F1" w:rsidRPr="00937E10" w:rsidRDefault="009C41F1" w:rsidP="009D6680">
                  <w:pPr>
                    <w:ind w:firstLineChars="25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1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119.8pt;margin-top:26.7pt;width:166.1pt;height:93.75pt;z-index:251659776" stroked="f">
            <v:textbox style="mso-next-textbox:#_x0000_s1034">
              <w:txbxContent>
                <w:p w:rsidR="009C41F1" w:rsidRPr="00937E10" w:rsidRDefault="009C41F1" w:rsidP="009D6680">
                  <w:pPr>
                    <w:ind w:left="31680" w:hangingChars="3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乙方：</w:t>
                  </w:r>
                  <w:r>
                    <w:rPr>
                      <w:rFonts w:hint="eastAsia"/>
                      <w:sz w:val="24"/>
                      <w:szCs w:val="24"/>
                    </w:rPr>
                    <w:t>淮北矿业（集团）有限责任公司</w:t>
                  </w:r>
                  <w:r w:rsidRPr="00937E10">
                    <w:rPr>
                      <w:sz w:val="24"/>
                      <w:szCs w:val="24"/>
                    </w:rPr>
                    <w:t xml:space="preserve"> </w:t>
                  </w: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</w:p>
                <w:p w:rsidR="009C41F1" w:rsidRPr="00937E10" w:rsidRDefault="009C41F1" w:rsidP="009D6680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  <w:r w:rsidRPr="00937E10">
                    <w:rPr>
                      <w:rFonts w:hint="eastAsia"/>
                      <w:sz w:val="24"/>
                      <w:szCs w:val="24"/>
                    </w:rPr>
                    <w:t>年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月</w:t>
                  </w:r>
                  <w:r w:rsidRPr="00937E10">
                    <w:rPr>
                      <w:sz w:val="24"/>
                      <w:szCs w:val="24"/>
                    </w:rPr>
                    <w:t xml:space="preserve">      </w:t>
                  </w:r>
                  <w:r w:rsidRPr="00937E10">
                    <w:rPr>
                      <w:rFonts w:hint="eastAsia"/>
                      <w:sz w:val="24"/>
                      <w:szCs w:val="24"/>
                    </w:rPr>
                    <w:t>日</w:t>
                  </w:r>
                </w:p>
              </w:txbxContent>
            </v:textbox>
          </v:shape>
        </w:pict>
      </w:r>
      <w:r w:rsidRPr="00937E10">
        <w:rPr>
          <w:sz w:val="24"/>
          <w:szCs w:val="24"/>
        </w:rPr>
        <w:t xml:space="preserve">      </w:t>
      </w:r>
      <w:r>
        <w:t xml:space="preserve">            </w:t>
      </w:r>
    </w:p>
    <w:p w:rsidR="009C41F1" w:rsidRPr="00554B41" w:rsidRDefault="009C41F1" w:rsidP="009A175E"/>
    <w:p w:rsidR="009C41F1" w:rsidRPr="009A175E" w:rsidRDefault="009C41F1">
      <w:pPr>
        <w:rPr>
          <w:i/>
        </w:rPr>
      </w:pPr>
    </w:p>
    <w:sectPr w:rsidR="009C41F1" w:rsidRPr="009A175E" w:rsidSect="007F5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B41"/>
    <w:rsid w:val="00002BFB"/>
    <w:rsid w:val="000A405C"/>
    <w:rsid w:val="002644AE"/>
    <w:rsid w:val="003F34BB"/>
    <w:rsid w:val="00554B41"/>
    <w:rsid w:val="00616BEE"/>
    <w:rsid w:val="006D7AE0"/>
    <w:rsid w:val="0074077C"/>
    <w:rsid w:val="00754022"/>
    <w:rsid w:val="0076317E"/>
    <w:rsid w:val="007F57A3"/>
    <w:rsid w:val="00937E10"/>
    <w:rsid w:val="009665D4"/>
    <w:rsid w:val="009A175E"/>
    <w:rsid w:val="009C41F1"/>
    <w:rsid w:val="009C5D20"/>
    <w:rsid w:val="009D6680"/>
    <w:rsid w:val="00A12006"/>
    <w:rsid w:val="00A7178E"/>
    <w:rsid w:val="00BB0A2E"/>
    <w:rsid w:val="00CB6A67"/>
    <w:rsid w:val="00D9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B4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554B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54B41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252</Words>
  <Characters>1442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王刚</cp:lastModifiedBy>
  <cp:revision>15</cp:revision>
  <dcterms:created xsi:type="dcterms:W3CDTF">2016-06-12T03:53:00Z</dcterms:created>
  <dcterms:modified xsi:type="dcterms:W3CDTF">2016-06-13T02:02:00Z</dcterms:modified>
</cp:coreProperties>
</file>